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6D3" w:rsidRDefault="00D146D3">
      <w:pPr>
        <w:jc w:val="center"/>
        <w:rPr>
          <w:sz w:val="32"/>
          <w:szCs w:val="32"/>
        </w:rPr>
      </w:pPr>
      <w:r>
        <w:rPr>
          <w:sz w:val="32"/>
          <w:szCs w:val="32"/>
        </w:rPr>
        <w:t>Обжорка, Грязнулька и Цветок</w:t>
      </w:r>
    </w:p>
    <w:p w:rsidR="00D146D3" w:rsidRDefault="00D146D3">
      <w:pPr>
        <w:jc w:val="right"/>
      </w:pPr>
      <w:r>
        <w:t xml:space="preserve">                                                                                           </w:t>
      </w:r>
    </w:p>
    <w:p w:rsidR="00D146D3" w:rsidRDefault="00D146D3">
      <w:pPr>
        <w:jc w:val="right"/>
      </w:pPr>
      <w:r>
        <w:t xml:space="preserve">                                                                        Братья Арангуловы  Хасан и Хусаин г.Тобольск                                  </w:t>
      </w:r>
    </w:p>
    <w:p w:rsidR="00D146D3" w:rsidRDefault="00D146D3">
      <w:pPr>
        <w:jc w:val="both"/>
      </w:pPr>
      <w:bookmarkStart w:id="0" w:name="_GoBack"/>
      <w:bookmarkEnd w:id="0"/>
      <w:r>
        <w:t xml:space="preserve">     В одном доме жили-были два бездельника по имени Обжорка и Грязнулька. Эти лежебоки ничего не умели делать, ни посуду помыть, ни пол подмести, только ели и спали, а, проснувшись, снова набивали свои животы обильной едой и тут же вновь оказывались в своих любимых кроватках. Они никогда не умывались и  не чистили зубы, поскольку не знали, как нужно пользоваться полезным для здоровья мылом, зубной щеткой и пастой.  А когда хотели погулять во дворе, то выходили только ночью, потому что в дневное время на них все показывали пальцами.  А когда собирались сходить к кому-нибудь в гости, их всегда прогоняли, отчего друзей у них никогда не было.  </w:t>
      </w:r>
    </w:p>
    <w:p w:rsidR="00D146D3" w:rsidRDefault="00D146D3">
      <w:pPr>
        <w:jc w:val="both"/>
      </w:pPr>
      <w:r>
        <w:t>И вот однажды лежат  они после сытного обеда и вздыхают:</w:t>
      </w:r>
    </w:p>
    <w:p w:rsidR="00D146D3" w:rsidRDefault="00D146D3">
      <w:pPr>
        <w:jc w:val="both"/>
      </w:pPr>
      <w:r>
        <w:t xml:space="preserve">-И за что же нас так не любят, - говорит Обжорка, - мы  лежим-полеживаем, никого не трогаем.  </w:t>
      </w:r>
    </w:p>
    <w:p w:rsidR="00D146D3" w:rsidRDefault="00D146D3">
      <w:pPr>
        <w:jc w:val="both"/>
      </w:pPr>
      <w:r>
        <w:t>-Над нами все насмехаются, – поддержал его плаксивый Грязнулька, привычно размазывая по щекам грязные слезы, - а  так хотелось бы с кем-нибудь подружиться.</w:t>
      </w:r>
    </w:p>
    <w:p w:rsidR="00D146D3" w:rsidRDefault="00D146D3">
      <w:pPr>
        <w:jc w:val="both"/>
      </w:pPr>
      <w:r>
        <w:t xml:space="preserve">Так они лежали и охали, пока не услышали чей-то жалостный стон на подоконнике: </w:t>
      </w:r>
    </w:p>
    <w:p w:rsidR="00D146D3" w:rsidRDefault="00D146D3">
      <w:pPr>
        <w:jc w:val="both"/>
      </w:pPr>
      <w:r>
        <w:t>-Спасите, полейте меня.</w:t>
      </w:r>
    </w:p>
    <w:p w:rsidR="00D146D3" w:rsidRDefault="00D146D3">
      <w:pPr>
        <w:jc w:val="both"/>
      </w:pPr>
      <w:r>
        <w:t xml:space="preserve">Приятели тут же притихли. </w:t>
      </w:r>
    </w:p>
    <w:p w:rsidR="00D146D3" w:rsidRDefault="00D146D3">
      <w:pPr>
        <w:jc w:val="both"/>
      </w:pPr>
      <w:r>
        <w:t>-Пить, пить, – послышалось снова.</w:t>
      </w:r>
    </w:p>
    <w:p w:rsidR="00D146D3" w:rsidRDefault="00D146D3">
      <w:pPr>
        <w:jc w:val="both"/>
      </w:pPr>
      <w:r>
        <w:t>Обжорка с Грязнулькой  поднялись со своих  кроватей, и подошли к окошку. На подоконнике стоял увядший, покрытый пылью комнатный цветок.</w:t>
      </w:r>
    </w:p>
    <w:p w:rsidR="00D146D3" w:rsidRDefault="00D146D3">
      <w:pPr>
        <w:jc w:val="both"/>
      </w:pPr>
      <w:r>
        <w:t>-Ты кто? – спросили они.</w:t>
      </w:r>
    </w:p>
    <w:p w:rsidR="00D146D3" w:rsidRDefault="00D146D3">
      <w:pPr>
        <w:jc w:val="both"/>
      </w:pPr>
      <w:r>
        <w:t>-Я цветок.</w:t>
      </w:r>
    </w:p>
    <w:p w:rsidR="00D146D3" w:rsidRDefault="00D146D3">
      <w:pPr>
        <w:jc w:val="both"/>
      </w:pPr>
      <w:r>
        <w:t>-Ты как тут очутился? Тебя же  не было здесь.</w:t>
      </w:r>
    </w:p>
    <w:p w:rsidR="00D146D3" w:rsidRDefault="00D146D3">
      <w:pPr>
        <w:jc w:val="both"/>
      </w:pPr>
      <w:r>
        <w:t>-Я всегда тут стоял, только вы меня не замечали и проходили мимо. Мои листочки покрылись пылью, а корни почти засохли и скоро я могу погибнуть.</w:t>
      </w:r>
    </w:p>
    <w:p w:rsidR="00D146D3" w:rsidRDefault="00D146D3">
      <w:pPr>
        <w:jc w:val="both"/>
      </w:pPr>
      <w:r>
        <w:t>-А почему ты можешь погибнуть?</w:t>
      </w:r>
    </w:p>
    <w:p w:rsidR="00D146D3" w:rsidRDefault="00D146D3">
      <w:pPr>
        <w:jc w:val="both"/>
      </w:pPr>
      <w:r>
        <w:t>-Я не пил много дней и ночей. Вода -  это мое спасение. Но вы мне не сможете помочь.</w:t>
      </w:r>
    </w:p>
    <w:p w:rsidR="00D146D3" w:rsidRDefault="00D146D3">
      <w:pPr>
        <w:jc w:val="both"/>
      </w:pPr>
      <w:r>
        <w:t>-Почему же это не сможем?</w:t>
      </w:r>
    </w:p>
    <w:p w:rsidR="00D146D3" w:rsidRDefault="00D146D3">
      <w:pPr>
        <w:jc w:val="both"/>
      </w:pPr>
      <w:r>
        <w:t xml:space="preserve">-Потому что вы лентяи и бездельники. Я за вами давно наблюдаю. </w:t>
      </w:r>
    </w:p>
    <w:p w:rsidR="00D146D3" w:rsidRDefault="00D146D3">
      <w:pPr>
        <w:jc w:val="both"/>
      </w:pPr>
      <w:r>
        <w:t>Обжорка и Грязнулька переглянулись между собой и тут же покраснели. Им стало стыдно и неловко. Опустив глаза,  они пробормотали:</w:t>
      </w:r>
    </w:p>
    <w:p w:rsidR="00D146D3" w:rsidRDefault="00D146D3">
      <w:pPr>
        <w:jc w:val="both"/>
      </w:pPr>
      <w:r>
        <w:t>-Мы хотим   исправиться и найти друзей, но не знаем, как это сделать.</w:t>
      </w:r>
    </w:p>
    <w:p w:rsidR="00D146D3" w:rsidRDefault="00D146D3">
      <w:pPr>
        <w:jc w:val="both"/>
      </w:pPr>
      <w:r>
        <w:t>-Я знаю, кто вам может помочь, только помогите и вы мне – попросил их Цветок.</w:t>
      </w:r>
    </w:p>
    <w:p w:rsidR="00D146D3" w:rsidRDefault="00D146D3">
      <w:pPr>
        <w:jc w:val="both"/>
      </w:pPr>
      <w:r>
        <w:t xml:space="preserve">-Конечно, поможем, только скажи как. </w:t>
      </w:r>
    </w:p>
    <w:p w:rsidR="00D146D3" w:rsidRDefault="00D146D3">
      <w:pPr>
        <w:jc w:val="both"/>
      </w:pPr>
      <w:r>
        <w:t xml:space="preserve">-Недалеко отсюда живут Пылесос и Щеточка,  с ними живет и вода по имени Капелька. Приведите их сюда. </w:t>
      </w:r>
    </w:p>
    <w:p w:rsidR="00D146D3" w:rsidRDefault="00D146D3">
      <w:pPr>
        <w:jc w:val="both"/>
      </w:pPr>
      <w:r>
        <w:t>Обжорка и Грязнулька вновь посмотрели друг на друга, и снова опустив глаза, пробурчали:</w:t>
      </w:r>
    </w:p>
    <w:p w:rsidR="00D146D3" w:rsidRDefault="00D146D3">
      <w:pPr>
        <w:jc w:val="both"/>
      </w:pPr>
      <w:r>
        <w:t xml:space="preserve">-Мы не можем к ним пойти, они нас прогонят, что же нам делать?  </w:t>
      </w:r>
    </w:p>
    <w:p w:rsidR="00D146D3" w:rsidRDefault="00D146D3">
      <w:pPr>
        <w:jc w:val="both"/>
      </w:pPr>
      <w:r>
        <w:t>Затем, почесав свои немытые затылки, продолжили:</w:t>
      </w:r>
    </w:p>
    <w:p w:rsidR="00D146D3" w:rsidRDefault="00D146D3">
      <w:pPr>
        <w:jc w:val="both"/>
      </w:pPr>
      <w:r>
        <w:t>-Я обозвал щеточку чистюлькой, – сказал Грязнулька.</w:t>
      </w:r>
    </w:p>
    <w:p w:rsidR="00D146D3" w:rsidRDefault="00D146D3">
      <w:pPr>
        <w:jc w:val="both"/>
      </w:pPr>
      <w:r>
        <w:t xml:space="preserve">-А я, а я, - залепетал  виновато Обжорка, – я сказал, что у Капельки одна вода в голове. Да и с Пылесосом неловко вышло, вместо того чтобы чистить ковер, пыль нам в глаза пускает.  </w:t>
      </w:r>
    </w:p>
    <w:p w:rsidR="00D146D3" w:rsidRDefault="00D146D3">
      <w:pPr>
        <w:jc w:val="both"/>
      </w:pPr>
      <w:r>
        <w:t xml:space="preserve">–Еще не было ни одного случая, чтобы они  небрежно относились к своим обязанностям, -  возразил им Цветок. </w:t>
      </w:r>
    </w:p>
    <w:p w:rsidR="00D146D3" w:rsidRDefault="00D146D3">
      <w:pPr>
        <w:jc w:val="both"/>
      </w:pPr>
      <w:r>
        <w:t xml:space="preserve">-Так что же нам теперь делать?  </w:t>
      </w:r>
    </w:p>
    <w:p w:rsidR="00D146D3" w:rsidRDefault="00D146D3">
      <w:pPr>
        <w:jc w:val="both"/>
      </w:pPr>
      <w:r>
        <w:t>И у них у обоих выступили слезы. И Цветку  ничего не оставалось, как тоже  опечалиться и   заплакать. Ведь другой надежды на спасение у него не было. Его соленые слезы капали на сухую потрескавшуюся землю, а горшок вот-вот должен был уже расколоться от жары и прямых солнечных лучей на мелкие-мелкие кусочки. На его крутых боках уже появились огромные трещины.</w:t>
      </w:r>
    </w:p>
    <w:p w:rsidR="00D146D3" w:rsidRDefault="00D146D3">
      <w:pPr>
        <w:jc w:val="both"/>
      </w:pPr>
      <w:r>
        <w:t>-Не плачь, у нас есть идея, если мы переоденемся в Шваброчку и Веничек,  тогда они нас не узнают и примут за своих друзей.</w:t>
      </w:r>
    </w:p>
    <w:p w:rsidR="00D146D3" w:rsidRDefault="00D146D3">
      <w:pPr>
        <w:jc w:val="both"/>
      </w:pPr>
      <w:r>
        <w:t xml:space="preserve">-Хорошо, только поспешите с этим, – обрадовался интересному решению Цветок. </w:t>
      </w:r>
    </w:p>
    <w:p w:rsidR="00D146D3" w:rsidRDefault="00D146D3">
      <w:pPr>
        <w:jc w:val="both"/>
      </w:pPr>
      <w:r>
        <w:t>Через минуту приятели уже мчались сломя голову, еще совсем не отдавая себе отчета, как они это все проделают, им очень хотелось помочь бедному Цветку и, конечно же, себе.</w:t>
      </w:r>
    </w:p>
    <w:p w:rsidR="00D146D3" w:rsidRDefault="00D146D3">
      <w:pPr>
        <w:jc w:val="both"/>
      </w:pPr>
      <w:r>
        <w:t xml:space="preserve">     А в  доме Пылесоса, Щеточки и Капельки как всегда было чисто и  прибрано. Они жили дружно, и никто без дела не сидел. А после трудового дня любили отдыхать.  Вот и сейчас они вымыли посуду,  прибрали свои игрушки и сели читать свои любимые книжки. Услышав дверной звонок.  Они открыли дверь и увидели  Шваброчку и Веничек. </w:t>
      </w:r>
    </w:p>
    <w:p w:rsidR="00D146D3" w:rsidRDefault="00D146D3">
      <w:pPr>
        <w:jc w:val="both"/>
      </w:pPr>
      <w:r>
        <w:t xml:space="preserve">-Здравствуйте, это мы ваши родственники, – сказали Обжорка с  Грязнулькой.  </w:t>
      </w:r>
    </w:p>
    <w:p w:rsidR="00D146D3" w:rsidRDefault="00D146D3">
      <w:pPr>
        <w:jc w:val="both"/>
      </w:pPr>
      <w:r>
        <w:t xml:space="preserve">Но хозяева сразу догадались, кто к ним пожаловал. </w:t>
      </w:r>
    </w:p>
    <w:p w:rsidR="00D146D3" w:rsidRDefault="00D146D3">
      <w:pPr>
        <w:jc w:val="both"/>
      </w:pPr>
      <w:r>
        <w:t xml:space="preserve">-Мы вас узнали, вы не наши родственники.  Вы те самые бездельники Обжорка и Грязнулька  только переодетые в  Шваброчку и Веничек. </w:t>
      </w:r>
    </w:p>
    <w:p w:rsidR="00D146D3" w:rsidRDefault="00D146D3">
      <w:pPr>
        <w:jc w:val="both"/>
      </w:pPr>
      <w:r>
        <w:t>-Но как  вы догадались,  что это мы? – с нескрываемым удивлением спросили гости.</w:t>
      </w:r>
    </w:p>
    <w:p w:rsidR="00D146D3" w:rsidRDefault="00D146D3">
      <w:pPr>
        <w:jc w:val="both"/>
      </w:pPr>
      <w:r>
        <w:t>-Тот, кто никогда не мылся и не чистил зубы, всегда дурно пахнет, – заметил им Пылесос, - вас легко узнать по неприятному запаху. Так что пойдите прочь.</w:t>
      </w:r>
    </w:p>
    <w:p w:rsidR="00D146D3" w:rsidRDefault="00D146D3">
      <w:pPr>
        <w:jc w:val="both"/>
      </w:pPr>
      <w:r>
        <w:t>И хозяева указали им на дверь.</w:t>
      </w:r>
    </w:p>
    <w:p w:rsidR="00D146D3" w:rsidRDefault="00D146D3">
      <w:pPr>
        <w:jc w:val="both"/>
      </w:pPr>
      <w:r>
        <w:t xml:space="preserve">-Не выгоняйте нас, мы пришли к вам за помощью, – стали они вновь умолять, – у нас Цветочек гибнет. Его нужно полить водой, а у нас, ее нет. </w:t>
      </w:r>
    </w:p>
    <w:p w:rsidR="00D146D3" w:rsidRDefault="00D146D3">
      <w:pPr>
        <w:jc w:val="both"/>
      </w:pPr>
      <w:r>
        <w:t>-Ну, если за помощью, тогда другое дело, проходите.</w:t>
      </w:r>
    </w:p>
    <w:p w:rsidR="00D146D3" w:rsidRDefault="00D146D3">
      <w:pPr>
        <w:jc w:val="both"/>
      </w:pPr>
      <w:r>
        <w:t xml:space="preserve">Выслушав рассказ гостей, они вместе поспешили на помощь к умирающему Цветку, который очень обрадовался их появлению, а самое главное Капельке, которая напоила,  долгожданной водой его  обезвоженные сухие корни, давно лишенные влаги. </w:t>
      </w:r>
    </w:p>
    <w:p w:rsidR="00D146D3" w:rsidRDefault="00D146D3">
      <w:pPr>
        <w:jc w:val="both"/>
      </w:pPr>
      <w:r>
        <w:t xml:space="preserve">-Как я счастлив – радовался Цветок, – теперь я буду жить и дышать. И конечно, как обещал, помогу моим новым друзьям. </w:t>
      </w:r>
    </w:p>
    <w:p w:rsidR="00D146D3" w:rsidRDefault="00D146D3">
      <w:pPr>
        <w:jc w:val="both"/>
      </w:pPr>
      <w:r>
        <w:t xml:space="preserve">-Мы разве твои друзья? – спросили Обжорка с Грязнулькой. </w:t>
      </w:r>
    </w:p>
    <w:p w:rsidR="00D146D3" w:rsidRDefault="00D146D3">
      <w:pPr>
        <w:jc w:val="both"/>
      </w:pPr>
      <w:r>
        <w:t xml:space="preserve">-Ну конечно друзья, – ответили Пылесос, Щеточка и Капелька, – и мы будем с  вами дружить, только для начала наведем порядок в вашем доме. </w:t>
      </w:r>
    </w:p>
    <w:p w:rsidR="00D146D3" w:rsidRDefault="00D146D3">
      <w:pPr>
        <w:jc w:val="both"/>
      </w:pPr>
      <w:r>
        <w:t xml:space="preserve">И они все вместе дружно вымыли посуду, подмели пол и  вытерли с мебели накопившуюся пыль.  Затем приготовили вкусный ужин и стали смотреть свои любимые мультики. Обжорка и Грязнулька, научившись умываться, и чистить зубы, обещали,  что будут это делать ежедневно, утром и вечером.  Они  поняли одну истину:  Лень и черствость приводит всегда к душевной пустоте и одиночеству, а трудолюбие и отзывчивость  к душевной гармонии и бесконечной  доброте.   </w:t>
      </w:r>
    </w:p>
    <w:p w:rsidR="00D146D3" w:rsidRDefault="00D146D3"/>
    <w:p w:rsidR="00D146D3" w:rsidRDefault="00D146D3">
      <w:pPr>
        <w:jc w:val="both"/>
      </w:pPr>
    </w:p>
    <w:p w:rsidR="00D146D3" w:rsidRDefault="00D146D3"/>
    <w:sectPr w:rsidR="00D146D3" w:rsidSect="00D146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46D3" w:rsidRDefault="00D146D3" w:rsidP="00D146D3">
      <w:r>
        <w:separator/>
      </w:r>
    </w:p>
  </w:endnote>
  <w:endnote w:type="continuationSeparator" w:id="0">
    <w:p w:rsidR="00D146D3" w:rsidRDefault="00D146D3" w:rsidP="00D146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6D3" w:rsidRDefault="00D146D3">
    <w:pPr>
      <w:widowControl w:val="0"/>
      <w:rPr>
        <w:rFonts w:cstheme="minorBidi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6D3" w:rsidRDefault="00D146D3">
    <w:pPr>
      <w:widowControl w:val="0"/>
      <w:rPr>
        <w:rFonts w:cstheme="minorBidi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6D3" w:rsidRDefault="00D146D3">
    <w:pPr>
      <w:widowControl w:val="0"/>
      <w:rPr>
        <w:rFonts w:cstheme="minorBidi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46D3" w:rsidRDefault="00D146D3" w:rsidP="00D146D3">
      <w:r>
        <w:separator/>
      </w:r>
    </w:p>
  </w:footnote>
  <w:footnote w:type="continuationSeparator" w:id="0">
    <w:p w:rsidR="00D146D3" w:rsidRDefault="00D146D3" w:rsidP="00D146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6D3" w:rsidRDefault="00D146D3">
    <w:pPr>
      <w:widowControl w:val="0"/>
      <w:rPr>
        <w:rFonts w:cstheme="minorBidi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6D3" w:rsidRDefault="00D146D3">
    <w:pPr>
      <w:widowControl w:val="0"/>
      <w:rPr>
        <w:rFonts w:cstheme="minorBidi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6D3" w:rsidRDefault="00D146D3">
    <w:pPr>
      <w:widowControl w:val="0"/>
      <w:rPr>
        <w:rFonts w:cstheme="minorBidi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46D3"/>
    <w:rsid w:val="00D14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0</Pages>
  <Words>0</Words>
  <Characters>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/>
  <cp:revision>0</cp:revision>
</cp:coreProperties>
</file>